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3CDE" w14:textId="77777777" w:rsidR="00D02CFA" w:rsidRDefault="00D02CFA" w:rsidP="00D02C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Philip JONES</w:t>
      </w:r>
      <w:r>
        <w:rPr>
          <w:rFonts w:eastAsia="Times New Roman" w:cs="Times New Roman"/>
          <w:szCs w:val="24"/>
        </w:rPr>
        <w:t xml:space="preserve">        (fl.1479)</w:t>
      </w:r>
    </w:p>
    <w:p w14:paraId="5E5DE949" w14:textId="77777777" w:rsidR="00D02CFA" w:rsidRDefault="00D02CFA" w:rsidP="00D02CFA">
      <w:pPr>
        <w:pStyle w:val="NoSpacing"/>
        <w:rPr>
          <w:rFonts w:eastAsia="Times New Roman" w:cs="Times New Roman"/>
          <w:szCs w:val="24"/>
        </w:rPr>
      </w:pPr>
    </w:p>
    <w:p w14:paraId="53CB9126" w14:textId="77777777" w:rsidR="00D02CFA" w:rsidRDefault="00D02CFA" w:rsidP="00D02CFA">
      <w:pPr>
        <w:pStyle w:val="NoSpacing"/>
        <w:rPr>
          <w:rFonts w:eastAsia="Times New Roman" w:cs="Times New Roman"/>
          <w:szCs w:val="24"/>
        </w:rPr>
      </w:pPr>
    </w:p>
    <w:p w14:paraId="438C53C5" w14:textId="77777777" w:rsidR="00D02CFA" w:rsidRDefault="00D02CFA" w:rsidP="00D02C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May1479</w:t>
      </w:r>
      <w:r>
        <w:rPr>
          <w:rFonts w:eastAsia="Times New Roman" w:cs="Times New Roman"/>
          <w:szCs w:val="24"/>
        </w:rPr>
        <w:tab/>
        <w:t xml:space="preserve">Henry </w:t>
      </w:r>
      <w:proofErr w:type="spellStart"/>
      <w:r>
        <w:rPr>
          <w:rFonts w:eastAsia="Times New Roman" w:cs="Times New Roman"/>
          <w:szCs w:val="24"/>
        </w:rPr>
        <w:t>Meriman</w:t>
      </w:r>
      <w:proofErr w:type="spellEnd"/>
      <w:r>
        <w:rPr>
          <w:rFonts w:eastAsia="Times New Roman" w:cs="Times New Roman"/>
          <w:szCs w:val="24"/>
        </w:rPr>
        <w:t xml:space="preserve"> of Bristol, brewer(q.v.), made him the overseer of his Will.</w:t>
      </w:r>
    </w:p>
    <w:p w14:paraId="797674CB" w14:textId="77777777" w:rsidR="00D02CFA" w:rsidRDefault="00D02CFA" w:rsidP="00D02CF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506B93D8" w14:textId="77777777" w:rsidR="00D02CFA" w:rsidRDefault="00D02CFA" w:rsidP="00D02CF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pp.402-3)</w:t>
      </w:r>
    </w:p>
    <w:p w14:paraId="4A13A84D" w14:textId="77777777" w:rsidR="00D02CFA" w:rsidRDefault="00D02CFA" w:rsidP="00D02CFA">
      <w:pPr>
        <w:pStyle w:val="NoSpacing"/>
        <w:ind w:left="1440"/>
        <w:rPr>
          <w:rFonts w:eastAsia="Times New Roman" w:cs="Times New Roman"/>
          <w:szCs w:val="24"/>
        </w:rPr>
      </w:pPr>
    </w:p>
    <w:p w14:paraId="6F2C5BD9" w14:textId="77777777" w:rsidR="00D02CFA" w:rsidRDefault="00D02CFA" w:rsidP="00D02CFA">
      <w:pPr>
        <w:pStyle w:val="NoSpacing"/>
        <w:ind w:left="1440"/>
        <w:rPr>
          <w:rFonts w:eastAsia="Times New Roman" w:cs="Times New Roman"/>
          <w:szCs w:val="24"/>
        </w:rPr>
      </w:pPr>
    </w:p>
    <w:p w14:paraId="13CC97C9" w14:textId="77777777" w:rsidR="00D02CFA" w:rsidRDefault="00D02CFA" w:rsidP="00D02C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2025</w:t>
      </w:r>
    </w:p>
    <w:p w14:paraId="44BCBF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7CAE" w14:textId="77777777" w:rsidR="00D02CFA" w:rsidRDefault="00D02CFA" w:rsidP="009139A6">
      <w:r>
        <w:separator/>
      </w:r>
    </w:p>
  </w:endnote>
  <w:endnote w:type="continuationSeparator" w:id="0">
    <w:p w14:paraId="3D9BA21E" w14:textId="77777777" w:rsidR="00D02CFA" w:rsidRDefault="00D02C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F4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0E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AF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2121C" w14:textId="77777777" w:rsidR="00D02CFA" w:rsidRDefault="00D02CFA" w:rsidP="009139A6">
      <w:r>
        <w:separator/>
      </w:r>
    </w:p>
  </w:footnote>
  <w:footnote w:type="continuationSeparator" w:id="0">
    <w:p w14:paraId="5809432A" w14:textId="77777777" w:rsidR="00D02CFA" w:rsidRDefault="00D02C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2A5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1D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AC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FA"/>
    <w:rsid w:val="000666E0"/>
    <w:rsid w:val="000A2E7A"/>
    <w:rsid w:val="001307AC"/>
    <w:rsid w:val="00190DFA"/>
    <w:rsid w:val="002510B7"/>
    <w:rsid w:val="00270799"/>
    <w:rsid w:val="002737D5"/>
    <w:rsid w:val="00321173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02CF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90580"/>
  <w15:chartTrackingRefBased/>
  <w15:docId w15:val="{D196BA56-692F-4AD5-9101-75CC9E18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2025-05-13T18:47:00Z</dcterms:created>
  <dcterms:modified xsi:type="dcterms:W3CDTF">2025-05-13T18:47:00Z</dcterms:modified>
</cp:coreProperties>
</file>